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Isle of Anglesey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Isle of Anglesey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Isle of Anglesey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Isle of Anglesey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Isle of Anglesey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Isle of Anglesey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Isle of Anglesey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Isle of Anglesey is estimated to be </w:t>
      </w:r>
      <w:r w:rsidRPr="00773DF7">
        <w:rPr>
          <w:rFonts w:ascii="Libre Franklin Light" w:eastAsia="Times New Roman" w:hAnsi="Libre Franklin Light" w:cs="Calibri Light"/>
          <w:b/>
          <w:bCs/>
          <w:color w:val="C45911" w:themeColor="accent2" w:themeShade="BF"/>
        </w:rPr>
        <w:t xml:space="preserve">£820,334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Isle of Anglesey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Isle of Anglesey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Isle of Anglesey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Isle of Anglesey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Isle of Angles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Isle of Anglesey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Isle of Angles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Isle of Anglesey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Isle of Anglesey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Isle of Angles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Isle of Anglesey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37.9%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Isle of Anglesey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Isle of Anglesey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Isle of Anglesey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Isle of Anglesey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Isle of Anglesey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£820,334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Isle of Anglesey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£13,362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£276,332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£19,795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£5,567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£10,207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£495,071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£820,334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Isle of Anglesey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Isle of Anglesey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Isle of Anglesey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Isle of Anglesey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Isle of Anglesey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Isle of Anglesey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Isle of Anglesey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Isle of Anglesey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Isle of Anglesey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Isle of Anglesey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Isle of Anglesey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Isle of Anglesey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69D9AD6-CD5A-45C0-98A3-139271EADE5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